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3D2DE" w14:textId="77777777" w:rsidR="00A665A3" w:rsidRDefault="00FE7DE9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MACHON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665A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665A3">
        <w:rPr>
          <w:rFonts w:ascii="Times New Roman" w:hAnsi="Times New Roman" w:cs="Times New Roman"/>
          <w:sz w:val="24"/>
          <w:szCs w:val="24"/>
        </w:rPr>
        <w:t>fl.1406)</w:t>
      </w:r>
    </w:p>
    <w:p w14:paraId="496D8902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DDD08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54470" w14:textId="77777777" w:rsidR="00A665A3" w:rsidRDefault="00A665A3" w:rsidP="00A665A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Cheltenham, Gloucestershire, into lands of Margaret Berkeley(q.v.).</w:t>
      </w:r>
    </w:p>
    <w:p w14:paraId="3F9F4FEF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19-43)</w:t>
      </w:r>
    </w:p>
    <w:p w14:paraId="5DCA5618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55C17E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CD266" w14:textId="77777777" w:rsidR="00A665A3" w:rsidRDefault="00A665A3" w:rsidP="00A665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432BDDED" w14:textId="22503B71" w:rsidR="00BA00AB" w:rsidRPr="00FE7DE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E7D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A1C2D" w14:textId="77777777" w:rsidR="00FE7DE9" w:rsidRDefault="00FE7DE9" w:rsidP="009139A6">
      <w:r>
        <w:separator/>
      </w:r>
    </w:p>
  </w:endnote>
  <w:endnote w:type="continuationSeparator" w:id="0">
    <w:p w14:paraId="0CC38B07" w14:textId="77777777" w:rsidR="00FE7DE9" w:rsidRDefault="00FE7D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0F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9E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64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A1C5" w14:textId="77777777" w:rsidR="00FE7DE9" w:rsidRDefault="00FE7DE9" w:rsidP="009139A6">
      <w:r>
        <w:separator/>
      </w:r>
    </w:p>
  </w:footnote>
  <w:footnote w:type="continuationSeparator" w:id="0">
    <w:p w14:paraId="2CC144DB" w14:textId="77777777" w:rsidR="00FE7DE9" w:rsidRDefault="00FE7D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151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95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53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E9"/>
    <w:rsid w:val="000666E0"/>
    <w:rsid w:val="002510B7"/>
    <w:rsid w:val="005C130B"/>
    <w:rsid w:val="00826F5C"/>
    <w:rsid w:val="009139A6"/>
    <w:rsid w:val="009448BB"/>
    <w:rsid w:val="00A3176C"/>
    <w:rsid w:val="00A665A3"/>
    <w:rsid w:val="00AE65F8"/>
    <w:rsid w:val="00BA00AB"/>
    <w:rsid w:val="00CB4ED9"/>
    <w:rsid w:val="00EB3209"/>
    <w:rsid w:val="00F5287F"/>
    <w:rsid w:val="00FE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94B16"/>
  <w15:chartTrackingRefBased/>
  <w15:docId w15:val="{6F64E80F-0B2B-4AE4-857E-2BDCF0EE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2021-07-03T18:40:00Z</dcterms:created>
  <dcterms:modified xsi:type="dcterms:W3CDTF">2021-07-03T18:58:00Z</dcterms:modified>
</cp:coreProperties>
</file>